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3520F" w14:textId="77777777" w:rsidR="00B91A7D" w:rsidRDefault="00B91A7D" w:rsidP="00B91A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FENMALE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312FC456" w14:textId="77777777" w:rsidR="00B91A7D" w:rsidRDefault="00B91A7D" w:rsidP="00B91A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Ashley.</w:t>
      </w:r>
    </w:p>
    <w:p w14:paraId="108BD8FC" w14:textId="77777777" w:rsidR="00B91A7D" w:rsidRDefault="00B91A7D" w:rsidP="00B91A7D">
      <w:pPr>
        <w:pStyle w:val="NoSpacing"/>
        <w:rPr>
          <w:rFonts w:cs="Times New Roman"/>
          <w:szCs w:val="24"/>
        </w:rPr>
      </w:pPr>
    </w:p>
    <w:p w14:paraId="601001E7" w14:textId="77777777" w:rsidR="00B91A7D" w:rsidRDefault="00B91A7D" w:rsidP="00B91A7D">
      <w:pPr>
        <w:pStyle w:val="NoSpacing"/>
        <w:rPr>
          <w:rFonts w:cs="Times New Roman"/>
          <w:szCs w:val="24"/>
        </w:rPr>
      </w:pPr>
    </w:p>
    <w:p w14:paraId="6125EA42" w14:textId="77777777" w:rsidR="00B91A7D" w:rsidRDefault="00B91A7D" w:rsidP="00B91A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0698E309" w14:textId="77777777" w:rsidR="00B91A7D" w:rsidRDefault="00B91A7D" w:rsidP="00B91A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324A89D1" w14:textId="77777777" w:rsidR="00B91A7D" w:rsidRDefault="00B91A7D" w:rsidP="00B91A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Cambridgeshire.</w:t>
      </w:r>
    </w:p>
    <w:p w14:paraId="7095DD95" w14:textId="77777777" w:rsidR="00B91A7D" w:rsidRDefault="00B91A7D" w:rsidP="00B91A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p.159)</w:t>
      </w:r>
    </w:p>
    <w:p w14:paraId="406281FC" w14:textId="77777777" w:rsidR="00B91A7D" w:rsidRDefault="00B91A7D" w:rsidP="00B91A7D">
      <w:pPr>
        <w:pStyle w:val="NoSpacing"/>
        <w:rPr>
          <w:rFonts w:cs="Times New Roman"/>
          <w:szCs w:val="24"/>
        </w:rPr>
      </w:pPr>
    </w:p>
    <w:p w14:paraId="1E2166E8" w14:textId="77777777" w:rsidR="00B91A7D" w:rsidRDefault="00B91A7D" w:rsidP="00B91A7D">
      <w:pPr>
        <w:pStyle w:val="NoSpacing"/>
        <w:rPr>
          <w:rFonts w:cs="Times New Roman"/>
          <w:szCs w:val="24"/>
        </w:rPr>
      </w:pPr>
    </w:p>
    <w:p w14:paraId="02759B44" w14:textId="77777777" w:rsidR="00B91A7D" w:rsidRDefault="00B91A7D" w:rsidP="00B91A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December 2023</w:t>
      </w:r>
    </w:p>
    <w:p w14:paraId="58CDFD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4787C" w14:textId="77777777" w:rsidR="00B91A7D" w:rsidRDefault="00B91A7D" w:rsidP="009139A6">
      <w:r>
        <w:separator/>
      </w:r>
    </w:p>
  </w:endnote>
  <w:endnote w:type="continuationSeparator" w:id="0">
    <w:p w14:paraId="057B49C3" w14:textId="77777777" w:rsidR="00B91A7D" w:rsidRDefault="00B91A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DC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E66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A3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E38FD" w14:textId="77777777" w:rsidR="00B91A7D" w:rsidRDefault="00B91A7D" w:rsidP="009139A6">
      <w:r>
        <w:separator/>
      </w:r>
    </w:p>
  </w:footnote>
  <w:footnote w:type="continuationSeparator" w:id="0">
    <w:p w14:paraId="1E1E9816" w14:textId="77777777" w:rsidR="00B91A7D" w:rsidRDefault="00B91A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6BB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02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C47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A7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1A7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4C945"/>
  <w15:chartTrackingRefBased/>
  <w15:docId w15:val="{644D0677-4ACE-4A3E-AC83-1CEBE5E1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2023-12-27T20:45:00Z</dcterms:created>
  <dcterms:modified xsi:type="dcterms:W3CDTF">2023-12-27T20:46:00Z</dcterms:modified>
</cp:coreProperties>
</file>